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49369" w14:textId="77777777" w:rsidR="00510508" w:rsidRDefault="00510508" w:rsidP="00510508">
      <w:pPr>
        <w:pStyle w:val="NoSpacing"/>
      </w:pPr>
      <w:r>
        <w:rPr>
          <w:u w:val="single"/>
        </w:rPr>
        <w:t>William LATTON</w:t>
      </w:r>
      <w:r>
        <w:t xml:space="preserve">   </w:t>
      </w:r>
      <w:proofErr w:type="gramStart"/>
      <w:r>
        <w:t xml:space="preserve">   (</w:t>
      </w:r>
      <w:proofErr w:type="gramEnd"/>
      <w:r>
        <w:t>fl.1435)</w:t>
      </w:r>
    </w:p>
    <w:p w14:paraId="12F7D80C" w14:textId="77777777" w:rsidR="00510508" w:rsidRDefault="00510508" w:rsidP="00510508">
      <w:pPr>
        <w:pStyle w:val="NoSpacing"/>
      </w:pPr>
    </w:p>
    <w:p w14:paraId="492800FA" w14:textId="77777777" w:rsidR="00510508" w:rsidRDefault="00510508" w:rsidP="00510508">
      <w:pPr>
        <w:pStyle w:val="NoSpacing"/>
      </w:pPr>
    </w:p>
    <w:p w14:paraId="1EBA4EA3" w14:textId="77777777" w:rsidR="00F407CD" w:rsidRDefault="00F407CD" w:rsidP="00F407CD">
      <w:pPr>
        <w:pStyle w:val="NoSpacing"/>
      </w:pPr>
      <w:r>
        <w:t>27 Feb.1428</w:t>
      </w:r>
      <w:r>
        <w:tab/>
        <w:t xml:space="preserve">He was a juror on the inquisition mandamus held in </w:t>
      </w:r>
      <w:proofErr w:type="spellStart"/>
      <w:r>
        <w:t>Grandpont</w:t>
      </w:r>
      <w:proofErr w:type="spellEnd"/>
      <w:r>
        <w:t>, Berkshire,</w:t>
      </w:r>
    </w:p>
    <w:p w14:paraId="6C67988E" w14:textId="77777777" w:rsidR="00F407CD" w:rsidRDefault="00F407CD" w:rsidP="00F407CD">
      <w:pPr>
        <w:pStyle w:val="NoSpacing"/>
      </w:pPr>
      <w:r>
        <w:tab/>
      </w:r>
      <w:r>
        <w:tab/>
        <w:t xml:space="preserve">into lands of the late Sir John </w:t>
      </w:r>
      <w:proofErr w:type="spellStart"/>
      <w:r>
        <w:t>Dabrichecourt</w:t>
      </w:r>
      <w:proofErr w:type="spellEnd"/>
      <w:r>
        <w:t>(q.v.).</w:t>
      </w:r>
    </w:p>
    <w:p w14:paraId="5D547B84" w14:textId="77777777" w:rsidR="00F407CD" w:rsidRDefault="00F407CD" w:rsidP="00F407C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23-75)</w:t>
      </w:r>
    </w:p>
    <w:p w14:paraId="0D136194" w14:textId="77777777" w:rsidR="00510508" w:rsidRDefault="00510508" w:rsidP="00510508">
      <w:pPr>
        <w:pStyle w:val="NoSpacing"/>
      </w:pPr>
      <w:r>
        <w:t>13 Apr.1435</w:t>
      </w:r>
      <w:r>
        <w:tab/>
        <w:t xml:space="preserve">He was a juror on the inquisition post mortem held in </w:t>
      </w:r>
      <w:proofErr w:type="spellStart"/>
      <w:r>
        <w:t>Grandpont</w:t>
      </w:r>
      <w:proofErr w:type="spellEnd"/>
      <w:r>
        <w:t>,</w:t>
      </w:r>
    </w:p>
    <w:p w14:paraId="3B933073" w14:textId="77777777" w:rsidR="00510508" w:rsidRDefault="00510508" w:rsidP="00510508">
      <w:pPr>
        <w:pStyle w:val="NoSpacing"/>
      </w:pPr>
      <w:r>
        <w:tab/>
      </w:r>
      <w:r>
        <w:tab/>
        <w:t>Berkshire, into lands of the late Thomas Chaucer(q.v.).</w:t>
      </w:r>
    </w:p>
    <w:p w14:paraId="18B682C6" w14:textId="2263C983" w:rsidR="00510508" w:rsidRDefault="00510508" w:rsidP="0051050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24-349)</w:t>
      </w:r>
    </w:p>
    <w:p w14:paraId="67AB1301" w14:textId="77777777" w:rsidR="00C5620F" w:rsidRDefault="00C5620F" w:rsidP="00C5620F">
      <w:pPr>
        <w:pStyle w:val="NoSpacing"/>
      </w:pPr>
      <w:r>
        <w:t>15 Sep.1435</w:t>
      </w:r>
      <w:r>
        <w:tab/>
        <w:t>He was a juror on the inquisition post mortem held in Reading, Berkshire,</w:t>
      </w:r>
    </w:p>
    <w:p w14:paraId="29050ED7" w14:textId="77777777" w:rsidR="00C5620F" w:rsidRDefault="00C5620F" w:rsidP="00C5620F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Lysle</w:t>
      </w:r>
      <w:proofErr w:type="spellEnd"/>
      <w:r>
        <w:t>(q.v.).</w:t>
      </w:r>
    </w:p>
    <w:p w14:paraId="69366AC6" w14:textId="42172326" w:rsidR="00C5620F" w:rsidRDefault="00C5620F" w:rsidP="00C5620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24-280)</w:t>
      </w:r>
    </w:p>
    <w:p w14:paraId="2CC394FC" w14:textId="77777777" w:rsidR="00F407CD" w:rsidRDefault="00F407CD" w:rsidP="00510508">
      <w:pPr>
        <w:pStyle w:val="NoSpacing"/>
      </w:pPr>
    </w:p>
    <w:p w14:paraId="66376415" w14:textId="77777777" w:rsidR="00510508" w:rsidRDefault="00510508" w:rsidP="00510508">
      <w:pPr>
        <w:pStyle w:val="NoSpacing"/>
      </w:pPr>
    </w:p>
    <w:p w14:paraId="13F9FEAC" w14:textId="09B88189" w:rsidR="00510508" w:rsidRDefault="00510508" w:rsidP="00510508">
      <w:pPr>
        <w:pStyle w:val="NoSpacing"/>
      </w:pPr>
    </w:p>
    <w:p w14:paraId="78ABC1E8" w14:textId="064E1BC5" w:rsidR="00F407CD" w:rsidRDefault="00F407CD" w:rsidP="00510508">
      <w:pPr>
        <w:pStyle w:val="NoSpacing"/>
      </w:pPr>
      <w:r>
        <w:t>30 January 2018</w:t>
      </w:r>
    </w:p>
    <w:p w14:paraId="7D8C147A" w14:textId="34E75A4B" w:rsidR="00C5620F" w:rsidRPr="001D7C24" w:rsidRDefault="00C5620F" w:rsidP="00510508">
      <w:pPr>
        <w:pStyle w:val="NoSpacing"/>
      </w:pPr>
      <w:r>
        <w:t xml:space="preserve">  4 September 2018</w:t>
      </w:r>
      <w:bookmarkStart w:id="0" w:name="_GoBack"/>
      <w:bookmarkEnd w:id="0"/>
    </w:p>
    <w:p w14:paraId="703ACEAD" w14:textId="77777777" w:rsidR="006B2F86" w:rsidRPr="00510508" w:rsidRDefault="00C5620F" w:rsidP="00E71FC3">
      <w:pPr>
        <w:pStyle w:val="NoSpacing"/>
      </w:pPr>
    </w:p>
    <w:sectPr w:rsidR="006B2F86" w:rsidRPr="005105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C3B4E" w14:textId="77777777" w:rsidR="00510508" w:rsidRDefault="00510508" w:rsidP="00E71FC3">
      <w:pPr>
        <w:spacing w:after="0" w:line="240" w:lineRule="auto"/>
      </w:pPr>
      <w:r>
        <w:separator/>
      </w:r>
    </w:p>
  </w:endnote>
  <w:endnote w:type="continuationSeparator" w:id="0">
    <w:p w14:paraId="794391F3" w14:textId="77777777" w:rsidR="00510508" w:rsidRDefault="005105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BED4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7A42F" w14:textId="77777777" w:rsidR="00510508" w:rsidRDefault="00510508" w:rsidP="00E71FC3">
      <w:pPr>
        <w:spacing w:after="0" w:line="240" w:lineRule="auto"/>
      </w:pPr>
      <w:r>
        <w:separator/>
      </w:r>
    </w:p>
  </w:footnote>
  <w:footnote w:type="continuationSeparator" w:id="0">
    <w:p w14:paraId="74E0BFFF" w14:textId="77777777" w:rsidR="00510508" w:rsidRDefault="005105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508"/>
    <w:rsid w:val="001A7C09"/>
    <w:rsid w:val="00510508"/>
    <w:rsid w:val="00577BD5"/>
    <w:rsid w:val="00656CBA"/>
    <w:rsid w:val="006A1F77"/>
    <w:rsid w:val="00733BE7"/>
    <w:rsid w:val="00AB52E8"/>
    <w:rsid w:val="00B16D3F"/>
    <w:rsid w:val="00BB41AC"/>
    <w:rsid w:val="00C5620F"/>
    <w:rsid w:val="00E71FC3"/>
    <w:rsid w:val="00EF4813"/>
    <w:rsid w:val="00F4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1CC4F"/>
  <w15:chartTrackingRefBased/>
  <w15:docId w15:val="{BA812026-1806-47EE-BEB5-1E8125B87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2017-06-28T19:57:00Z</dcterms:created>
  <dcterms:modified xsi:type="dcterms:W3CDTF">2018-09-04T12:53:00Z</dcterms:modified>
</cp:coreProperties>
</file>